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87B" w:rsidRPr="000D76FA" w:rsidRDefault="00F9087B" w:rsidP="00F9087B">
      <w:pPr>
        <w:pStyle w:val="ac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36"/>
        </w:rPr>
        <w:t>Unit</w:t>
      </w:r>
      <w:r w:rsidRPr="000D76FA">
        <w:rPr>
          <w:rFonts w:ascii="Arial" w:eastAsia="黑体" w:hAnsi="黑体"/>
          <w:b/>
          <w:color w:val="000000" w:themeColor="text1"/>
          <w:sz w:val="36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36"/>
        </w:rPr>
        <w:t>7</w:t>
      </w:r>
      <w:r w:rsidRPr="000D76FA">
        <w:rPr>
          <w:rFonts w:ascii="Times New Roman" w:eastAsia="宋体" w:hAnsi="宋体"/>
          <w:color w:val="000000" w:themeColor="text1"/>
          <w:sz w:val="36"/>
        </w:rPr>
        <w:t xml:space="preserve">　</w:t>
      </w:r>
      <w:r w:rsidRPr="000D76FA">
        <w:rPr>
          <w:rFonts w:ascii="Arial" w:eastAsia="黑体" w:hAnsi="黑体"/>
          <w:b/>
          <w:color w:val="000000" w:themeColor="text1"/>
          <w:sz w:val="36"/>
        </w:rPr>
        <w:t>综合练习</w:t>
      </w:r>
    </w:p>
    <w:p w:rsidR="00F9087B" w:rsidRPr="000D76FA" w:rsidRDefault="00F9087B" w:rsidP="00F9087B">
      <w:pPr>
        <w:pStyle w:val="ac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时间</w:t>
      </w:r>
      <w:r w:rsidRPr="000D76FA">
        <w:rPr>
          <w:rFonts w:ascii="Times New Roman" w:eastAsia="宋体" w:hAnsi="宋体"/>
          <w:color w:val="000000" w:themeColor="text1"/>
          <w:sz w:val="24"/>
        </w:rPr>
        <w:t>:120</w:t>
      </w:r>
      <w:r w:rsidRPr="000D76FA">
        <w:rPr>
          <w:rFonts w:ascii="Times New Roman" w:eastAsia="楷体" w:hAnsi="楷体"/>
          <w:color w:val="000000" w:themeColor="text1"/>
          <w:sz w:val="24"/>
        </w:rPr>
        <w:t>分钟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:150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3"/>
        </w:rPr>
        <w:t>第一部分</w:t>
      </w:r>
      <w:r w:rsidRPr="000D76FA">
        <w:rPr>
          <w:rFonts w:ascii="Times New Roman" w:eastAsia="宋体" w:hAnsi="宋体"/>
          <w:color w:val="000000" w:themeColor="text1"/>
          <w:sz w:val="23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3"/>
        </w:rPr>
        <w:t>听力</w:t>
      </w:r>
      <w:r w:rsidRPr="000D76FA">
        <w:rPr>
          <w:rFonts w:ascii="Times New Roman" w:eastAsia="宋体" w:hAnsi="宋体"/>
          <w:color w:val="000000" w:themeColor="text1"/>
          <w:sz w:val="23"/>
        </w:rPr>
        <w:t>(</w:t>
      </w:r>
      <w:r w:rsidRPr="000D76FA">
        <w:rPr>
          <w:rFonts w:ascii="Times New Roman" w:eastAsia="楷体" w:hAnsi="楷体"/>
          <w:color w:val="000000" w:themeColor="text1"/>
          <w:sz w:val="23"/>
        </w:rPr>
        <w:t>共五节</w:t>
      </w:r>
      <w:r w:rsidRPr="000D76FA">
        <w:rPr>
          <w:rFonts w:ascii="Times New Roman" w:eastAsia="宋体" w:hAnsi="宋体"/>
          <w:color w:val="000000" w:themeColor="text1"/>
          <w:sz w:val="23"/>
        </w:rPr>
        <w:t>,</w:t>
      </w:r>
      <w:r w:rsidRPr="000D76FA">
        <w:rPr>
          <w:rFonts w:ascii="Times New Roman" w:eastAsia="楷体" w:hAnsi="楷体"/>
          <w:color w:val="000000" w:themeColor="text1"/>
          <w:sz w:val="23"/>
        </w:rPr>
        <w:t xml:space="preserve"> </w:t>
      </w:r>
      <w:r w:rsidRPr="000D76FA">
        <w:rPr>
          <w:rFonts w:ascii="Times New Roman" w:eastAsia="宋体" w:hAnsi="宋体"/>
          <w:color w:val="000000" w:themeColor="text1"/>
          <w:sz w:val="23"/>
        </w:rPr>
        <w:t>30</w:t>
      </w:r>
      <w:r w:rsidRPr="000D76FA">
        <w:rPr>
          <w:rFonts w:ascii="Times New Roman" w:eastAsia="楷体" w:hAnsi="楷体"/>
          <w:color w:val="000000" w:themeColor="text1"/>
          <w:sz w:val="23"/>
        </w:rPr>
        <w:t>个小题</w:t>
      </w:r>
      <w:r w:rsidRPr="000D76FA">
        <w:rPr>
          <w:rFonts w:ascii="Times New Roman" w:eastAsia="宋体" w:hAnsi="宋体"/>
          <w:color w:val="000000" w:themeColor="text1"/>
          <w:sz w:val="23"/>
        </w:rPr>
        <w:t>;</w:t>
      </w:r>
      <w:r w:rsidRPr="000D76FA">
        <w:rPr>
          <w:rFonts w:ascii="Times New Roman" w:eastAsia="楷体" w:hAnsi="楷体"/>
          <w:color w:val="000000" w:themeColor="text1"/>
          <w:sz w:val="23"/>
        </w:rPr>
        <w:t>每小题</w:t>
      </w:r>
      <w:r w:rsidRPr="000D76FA">
        <w:rPr>
          <w:rFonts w:ascii="Times New Roman" w:eastAsia="宋体" w:hAnsi="宋体"/>
          <w:color w:val="000000" w:themeColor="text1"/>
          <w:sz w:val="23"/>
        </w:rPr>
        <w:t>1</w:t>
      </w:r>
      <w:r w:rsidRPr="000D76FA">
        <w:rPr>
          <w:rFonts w:ascii="Times New Roman" w:eastAsia="楷体" w:hAnsi="楷体"/>
          <w:color w:val="000000" w:themeColor="text1"/>
          <w:sz w:val="23"/>
        </w:rPr>
        <w:t>分</w:t>
      </w:r>
      <w:r w:rsidRPr="000D76FA">
        <w:rPr>
          <w:rFonts w:ascii="Times New Roman" w:eastAsia="宋体" w:hAnsi="宋体"/>
          <w:color w:val="000000" w:themeColor="text1"/>
          <w:sz w:val="23"/>
        </w:rPr>
        <w:t>,</w:t>
      </w:r>
      <w:r w:rsidRPr="000D76FA">
        <w:rPr>
          <w:rFonts w:ascii="Times New Roman" w:eastAsia="楷体" w:hAnsi="楷体"/>
          <w:color w:val="000000" w:themeColor="text1"/>
          <w:sz w:val="23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3"/>
        </w:rPr>
        <w:t>满分</w:t>
      </w:r>
      <w:r w:rsidRPr="000D76FA">
        <w:rPr>
          <w:rFonts w:ascii="Times New Roman" w:eastAsia="宋体" w:hAnsi="宋体"/>
          <w:color w:val="000000" w:themeColor="text1"/>
          <w:sz w:val="23"/>
        </w:rPr>
        <w:t>30</w:t>
      </w:r>
      <w:r w:rsidRPr="000D76FA">
        <w:rPr>
          <w:rFonts w:ascii="Times New Roman" w:eastAsia="楷体" w:hAnsi="楷体"/>
          <w:color w:val="000000" w:themeColor="text1"/>
          <w:sz w:val="23"/>
        </w:rPr>
        <w:t>分</w:t>
      </w:r>
      <w:r w:rsidRPr="000D76FA">
        <w:rPr>
          <w:rFonts w:ascii="Times New Roman" w:eastAsia="宋体" w:hAnsi="宋体"/>
          <w:color w:val="000000" w:themeColor="text1"/>
          <w:sz w:val="23"/>
        </w:rPr>
        <w:t>)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第一节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4"/>
        </w:rPr>
        <w:t>听对话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选择相应的图片。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Arial" w:eastAsia="黑体" w:hAnsi="黑体"/>
          <w:color w:val="000000" w:themeColor="text1"/>
          <w:sz w:val="24"/>
        </w:rPr>
        <w:t>读一遍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573AB5F1" wp14:editId="0262B612">
            <wp:extent cx="3440880" cy="787320"/>
            <wp:effectExtent l="0" t="0" r="0" b="0"/>
            <wp:docPr id="106" name="NE9KR47.eps" descr="id:21474893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40880" cy="78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1FEF8A03" wp14:editId="438E54C8">
            <wp:extent cx="3694680" cy="850320"/>
            <wp:effectExtent l="0" t="0" r="0" b="0"/>
            <wp:docPr id="107" name="25QG11.eps" descr="id:21474893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3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94680" cy="85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46575645" wp14:editId="1F957833">
            <wp:extent cx="3783240" cy="686520"/>
            <wp:effectExtent l="0" t="0" r="0" b="0"/>
            <wp:docPr id="108" name="NE9KR49.eps" descr="id:21474893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4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83240" cy="68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4430FBEB" wp14:editId="263D3379">
            <wp:extent cx="3847320" cy="723240"/>
            <wp:effectExtent l="0" t="0" r="0" b="0"/>
            <wp:docPr id="109" name="NE9KR50.eps" descr="id:21474893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5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47320" cy="72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14EC7F47" wp14:editId="4FDB83DC">
            <wp:extent cx="3772080" cy="761760"/>
            <wp:effectExtent l="0" t="0" r="0" b="0"/>
            <wp:docPr id="110" name="NE9KR51.eps" descr="id:21474894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6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72080" cy="76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335E6A30" wp14:editId="481C700E">
            <wp:extent cx="3708000" cy="774000"/>
            <wp:effectExtent l="0" t="0" r="0" b="0"/>
            <wp:docPr id="111" name="NE9KR52.eps" descr="id:21474894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7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708000" cy="77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第二节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4"/>
        </w:rPr>
        <w:t>听句子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选择最佳应答。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Arial" w:eastAsia="黑体" w:hAnsi="黑体"/>
          <w:color w:val="000000" w:themeColor="text1"/>
          <w:sz w:val="24"/>
        </w:rPr>
        <w:t>读一遍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　　　　　　　　　　　　　　　　　　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 agree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lastRenderedPageBreak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Don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smoke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Lucky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8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Yes, I would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No, I won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ll do it right away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9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Of course, I will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Next month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Good luck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No, you mustn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No, you needn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Not at all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You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re right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OK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Thank you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There is no need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Me, too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Me, neither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Good idea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第三节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4"/>
        </w:rPr>
        <w:t>听对话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选择最佳选项完成句子。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Arial" w:eastAsia="黑体" w:hAnsi="黑体"/>
          <w:color w:val="000000" w:themeColor="text1"/>
          <w:sz w:val="24"/>
        </w:rPr>
        <w:t>读两遍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conversation takes place in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 reading room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 supermarket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 zoo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George has to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宋体"/>
          <w:color w:val="000000" w:themeColor="text1"/>
          <w:sz w:val="24"/>
        </w:rPr>
        <w:t>after school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play basketball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do homework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do housework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15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woman asks Mr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Li to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leave the door open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close the door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repair the door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boy has to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宋体"/>
          <w:color w:val="000000" w:themeColor="text1"/>
          <w:sz w:val="24"/>
        </w:rPr>
        <w:t>next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play computer games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have a rest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read a book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man will give a report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lastRenderedPageBreak/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next Sunday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next Monday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next Friday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18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man wants to keep the window closed because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 is cold outside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air inside is fresh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 is ill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第四节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4"/>
        </w:rPr>
        <w:t>听对话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根据对话内容及问题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选择最佳选项。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Arial" w:eastAsia="黑体" w:hAnsi="黑体"/>
          <w:color w:val="000000" w:themeColor="text1"/>
          <w:sz w:val="24"/>
        </w:rPr>
        <w:t>读两遍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eastAsia="方正宋黑_GBK"/>
          <w:color w:val="000000" w:themeColor="text1"/>
          <w:sz w:val="24"/>
        </w:rPr>
        <w:t>听下面一段对话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eastAsia="方正宋黑_GBK"/>
          <w:color w:val="000000" w:themeColor="text1"/>
          <w:sz w:val="24"/>
        </w:rPr>
        <w:t xml:space="preserve"> </w:t>
      </w:r>
      <w:r w:rsidRPr="000D76FA">
        <w:rPr>
          <w:rFonts w:eastAsia="方正宋黑_GBK"/>
          <w:color w:val="000000" w:themeColor="text1"/>
          <w:sz w:val="24"/>
        </w:rPr>
        <w:t>回答第</w:t>
      </w:r>
      <w:r w:rsidRPr="000D76FA">
        <w:rPr>
          <w:rFonts w:ascii="Times New Roman" w:eastAsia="宋体" w:hAnsi="宋体"/>
          <w:color w:val="000000" w:themeColor="text1"/>
          <w:sz w:val="24"/>
        </w:rPr>
        <w:t>19</w:t>
      </w:r>
      <w:r w:rsidRPr="000D76FA">
        <w:rPr>
          <w:rFonts w:eastAsia="方正宋黑_GBK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20</w:t>
      </w:r>
      <w:r w:rsidRPr="000D76FA">
        <w:rPr>
          <w:rFonts w:eastAsia="方正宋黑_GBK"/>
          <w:color w:val="000000" w:themeColor="text1"/>
          <w:sz w:val="24"/>
        </w:rPr>
        <w:t>题。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19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 isn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allowed according to the conversation?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Playing cards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Smoking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Fighting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20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Where are the two speakers?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 a car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On a plane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On a train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eastAsia="方正宋黑_GBK"/>
          <w:color w:val="000000" w:themeColor="text1"/>
          <w:sz w:val="24"/>
        </w:rPr>
        <w:t>听下面一段对话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eastAsia="方正宋黑_GBK"/>
          <w:color w:val="000000" w:themeColor="text1"/>
          <w:sz w:val="24"/>
        </w:rPr>
        <w:t xml:space="preserve"> </w:t>
      </w:r>
      <w:r w:rsidRPr="000D76FA">
        <w:rPr>
          <w:rFonts w:eastAsia="方正宋黑_GBK"/>
          <w:color w:val="000000" w:themeColor="text1"/>
          <w:sz w:val="24"/>
        </w:rPr>
        <w:t>回答第</w:t>
      </w:r>
      <w:r w:rsidRPr="000D76FA">
        <w:rPr>
          <w:rFonts w:ascii="Times New Roman" w:eastAsia="宋体" w:hAnsi="宋体"/>
          <w:color w:val="000000" w:themeColor="text1"/>
          <w:sz w:val="24"/>
        </w:rPr>
        <w:t>21</w:t>
      </w:r>
      <w:r w:rsidRPr="000D76FA">
        <w:rPr>
          <w:rFonts w:eastAsia="方正宋黑_GBK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22</w:t>
      </w:r>
      <w:r w:rsidRPr="000D76FA">
        <w:rPr>
          <w:rFonts w:eastAsia="方正宋黑_GBK"/>
          <w:color w:val="000000" w:themeColor="text1"/>
          <w:sz w:val="24"/>
        </w:rPr>
        <w:t>题。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21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How is Mike feeling?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Nervous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Unhappy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Tired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22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How long did Mike play computer games every day in the past?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Two or three hours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Four or five hours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Five or six hours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eastAsia="方正宋黑_GBK"/>
          <w:color w:val="000000" w:themeColor="text1"/>
          <w:sz w:val="24"/>
        </w:rPr>
        <w:t>听下面一段对话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eastAsia="方正宋黑_GBK"/>
          <w:color w:val="000000" w:themeColor="text1"/>
          <w:sz w:val="24"/>
        </w:rPr>
        <w:t xml:space="preserve"> </w:t>
      </w:r>
      <w:r w:rsidRPr="000D76FA">
        <w:rPr>
          <w:rFonts w:eastAsia="方正宋黑_GBK"/>
          <w:color w:val="000000" w:themeColor="text1"/>
          <w:sz w:val="24"/>
        </w:rPr>
        <w:t>回答第</w:t>
      </w:r>
      <w:r w:rsidRPr="000D76FA">
        <w:rPr>
          <w:rFonts w:ascii="Times New Roman" w:eastAsia="宋体" w:hAnsi="宋体"/>
          <w:color w:val="000000" w:themeColor="text1"/>
          <w:sz w:val="24"/>
        </w:rPr>
        <w:t>23</w:t>
      </w:r>
      <w:r w:rsidRPr="000D76FA">
        <w:rPr>
          <w:rFonts w:eastAsia="方正宋黑_GBK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24</w:t>
      </w:r>
      <w:r w:rsidRPr="000D76FA">
        <w:rPr>
          <w:rFonts w:eastAsia="方正宋黑_GBK"/>
          <w:color w:val="000000" w:themeColor="text1"/>
          <w:sz w:val="24"/>
        </w:rPr>
        <w:t>题。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23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 does Tom want to learn?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violin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guitar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piano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24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Why don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Tom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parents want him to learn the violin?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Because they think the sound of the violin is not pleasant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Because they think the violin is not popular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Because they think it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too difficult for beginners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第五节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4"/>
        </w:rPr>
        <w:t>听短文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完成表中所缺信息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每空仅填一词。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Arial" w:eastAsia="黑体" w:hAnsi="黑体"/>
          <w:color w:val="000000" w:themeColor="text1"/>
          <w:sz w:val="24"/>
        </w:rPr>
        <w:t>读三遍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626"/>
        <w:gridCol w:w="5641"/>
      </w:tblGrid>
      <w:tr w:rsidR="00F9087B" w:rsidRPr="000D76FA" w:rsidTr="00D71E5F">
        <w:trPr>
          <w:jc w:val="center"/>
        </w:trPr>
        <w:tc>
          <w:tcPr>
            <w:tcW w:w="5000" w:type="pct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9087B" w:rsidRPr="000D76FA" w:rsidRDefault="00F9087B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Susan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and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her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hometown</w:t>
            </w:r>
          </w:p>
        </w:tc>
      </w:tr>
      <w:tr w:rsidR="00F9087B" w:rsidRPr="000D76FA" w:rsidTr="00D71E5F">
        <w:trPr>
          <w:jc w:val="center"/>
        </w:trPr>
        <w:tc>
          <w:tcPr>
            <w:tcW w:w="158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9087B" w:rsidRPr="000D76FA" w:rsidRDefault="00F9087B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Susan</w:t>
            </w:r>
          </w:p>
        </w:tc>
        <w:tc>
          <w:tcPr>
            <w:tcW w:w="3412" w:type="pc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F9087B" w:rsidRPr="000D76FA" w:rsidRDefault="00F9087B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宋体" w:hAnsi="宋体"/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·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There are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25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  <w:u w:val="single" w:color="000000"/>
              </w:rPr>
              <w:t xml:space="preserve">　　　　　　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people in her family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 </w:t>
            </w:r>
          </w:p>
          <w:p w:rsidR="00F9087B" w:rsidRPr="000D76FA" w:rsidRDefault="00F9087B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宋体" w:hAnsi="宋体"/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·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She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26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  <w:u w:val="single" w:color="000000"/>
              </w:rPr>
              <w:t xml:space="preserve">　　　　　　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the lively streets, shops and caf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é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s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 </w:t>
            </w:r>
          </w:p>
          <w:p w:rsidR="00F9087B" w:rsidRPr="000D76FA" w:rsidRDefault="00F9087B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宋体" w:hAnsi="宋体"/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·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She loves to walk through the gardens and have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27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  <w:u w:val="single" w:color="000000"/>
              </w:rPr>
              <w:t xml:space="preserve">　　　　　　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 </w:t>
            </w:r>
          </w:p>
          <w:p w:rsidR="00F9087B" w:rsidRPr="000D76FA" w:rsidRDefault="00F9087B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·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She likes taking boat rides with her dad when they are free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</w:p>
        </w:tc>
      </w:tr>
      <w:tr w:rsidR="00F9087B" w:rsidRPr="000D76FA" w:rsidTr="00D71E5F">
        <w:trPr>
          <w:jc w:val="center"/>
        </w:trPr>
        <w:tc>
          <w:tcPr>
            <w:tcW w:w="158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9087B" w:rsidRPr="000D76FA" w:rsidRDefault="00F9087B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Her hometown</w:t>
            </w:r>
          </w:p>
        </w:tc>
        <w:tc>
          <w:tcPr>
            <w:tcW w:w="3412" w:type="pc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F9087B" w:rsidRPr="000D76FA" w:rsidRDefault="00F9087B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宋体" w:hAnsi="宋体"/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·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Its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28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  <w:u w:val="single" w:color="000000"/>
              </w:rPr>
              <w:t xml:space="preserve">　　　　　　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comes from the feeling of being in a 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“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small city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”.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 </w:t>
            </w:r>
          </w:p>
          <w:p w:rsidR="00F9087B" w:rsidRPr="000D76FA" w:rsidRDefault="00F9087B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宋体" w:hAnsi="宋体"/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·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It feels like a modern-day fairy tale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</w:p>
          <w:p w:rsidR="00F9087B" w:rsidRPr="000D76FA" w:rsidRDefault="00F9087B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宋体" w:hAnsi="宋体"/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·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People there love riding bikes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29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  <w:u w:val="single" w:color="000000"/>
              </w:rPr>
              <w:t xml:space="preserve">　　　　　　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 </w:t>
            </w:r>
          </w:p>
          <w:p w:rsidR="00F9087B" w:rsidRPr="000D76FA" w:rsidRDefault="00F9087B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·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It</w:t>
            </w:r>
            <w:r w:rsidRPr="000D76FA">
              <w:rPr>
                <w:rFonts w:ascii="Times New Roman" w:eastAsia="宋体" w:hAnsi="Times New Roman"/>
                <w:color w:val="000000" w:themeColor="text1"/>
                <w:sz w:val="24"/>
              </w:rPr>
              <w:t>’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s by the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30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  <w:u w:val="single" w:color="000000"/>
              </w:rPr>
              <w:t xml:space="preserve">　　　　　　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sea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 </w:t>
            </w:r>
          </w:p>
        </w:tc>
      </w:tr>
    </w:tbl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3"/>
        </w:rPr>
        <w:t>第二部分</w:t>
      </w:r>
      <w:r w:rsidRPr="000D76FA">
        <w:rPr>
          <w:rFonts w:ascii="Times New Roman" w:eastAsia="宋体" w:hAnsi="宋体"/>
          <w:color w:val="000000" w:themeColor="text1"/>
          <w:sz w:val="23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3"/>
        </w:rPr>
        <w:t>完形</w:t>
      </w:r>
      <w:r w:rsidRPr="000D76FA">
        <w:rPr>
          <w:rFonts w:ascii="Times New Roman" w:eastAsia="宋体" w:hAnsi="宋体"/>
          <w:color w:val="000000" w:themeColor="text1"/>
          <w:sz w:val="23"/>
        </w:rPr>
        <w:t>(</w:t>
      </w:r>
      <w:r w:rsidRPr="000D76FA">
        <w:rPr>
          <w:rFonts w:ascii="Times New Roman" w:eastAsia="楷体" w:hAnsi="楷体"/>
          <w:color w:val="000000" w:themeColor="text1"/>
          <w:sz w:val="23"/>
        </w:rPr>
        <w:t>共两节</w:t>
      </w:r>
      <w:r w:rsidRPr="000D76FA">
        <w:rPr>
          <w:rFonts w:ascii="Times New Roman" w:eastAsia="宋体" w:hAnsi="宋体"/>
          <w:color w:val="000000" w:themeColor="text1"/>
          <w:sz w:val="23"/>
        </w:rPr>
        <w:t>,</w:t>
      </w:r>
      <w:r w:rsidRPr="000D76FA">
        <w:rPr>
          <w:rFonts w:ascii="Times New Roman" w:eastAsia="楷体" w:hAnsi="楷体"/>
          <w:color w:val="000000" w:themeColor="text1"/>
          <w:sz w:val="23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3"/>
        </w:rPr>
        <w:t>满分</w:t>
      </w:r>
      <w:r w:rsidRPr="000D76FA">
        <w:rPr>
          <w:rFonts w:ascii="Times New Roman" w:eastAsia="宋体" w:hAnsi="宋体"/>
          <w:color w:val="000000" w:themeColor="text1"/>
          <w:sz w:val="23"/>
        </w:rPr>
        <w:t>20</w:t>
      </w:r>
      <w:r w:rsidRPr="000D76FA">
        <w:rPr>
          <w:rFonts w:ascii="Times New Roman" w:eastAsia="楷体" w:hAnsi="楷体"/>
          <w:color w:val="000000" w:themeColor="text1"/>
          <w:sz w:val="23"/>
        </w:rPr>
        <w:t>分</w:t>
      </w:r>
      <w:r w:rsidRPr="000D76FA">
        <w:rPr>
          <w:rFonts w:ascii="Times New Roman" w:eastAsia="宋体" w:hAnsi="宋体"/>
          <w:color w:val="000000" w:themeColor="text1"/>
          <w:sz w:val="23"/>
        </w:rPr>
        <w:t>)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第一节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1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阅读下面短文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从框内</w:t>
      </w:r>
      <w:r w:rsidRPr="000D76FA">
        <w:rPr>
          <w:rFonts w:ascii="Times New Roman" w:eastAsia="宋体" w:hAnsi="宋体"/>
          <w:color w:val="000000" w:themeColor="text1"/>
          <w:sz w:val="24"/>
        </w:rPr>
        <w:t>6</w:t>
      </w:r>
      <w:r w:rsidRPr="000D76FA">
        <w:rPr>
          <w:rFonts w:ascii="Times New Roman" w:eastAsia="宋体" w:hAnsi="宋体"/>
          <w:color w:val="000000" w:themeColor="text1"/>
          <w:sz w:val="24"/>
        </w:rPr>
        <w:t>个选项中选出可以填入空白处的最佳选项。选项中有一项为多余项。</w:t>
      </w:r>
    </w:p>
    <w:p w:rsidR="00F9087B" w:rsidRPr="000D76FA" w:rsidRDefault="00F9087B" w:rsidP="00F9087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school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wear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finish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>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rules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>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friendly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>F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late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Rick doesn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 have fun at school because there are too many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31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in his school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Every morning he must get to school before 7:30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They mustn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 be late for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32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At eight o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clock they have to read English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At eight thirty they have to exercise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And when they exercise, they have to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33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their sports shoes and school uniforms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After that, they start to have their lessons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At four o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clock in the afternoon, they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34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their lessons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Then they have to go to the club to learn some things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Rick doesn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like English, but he joins the English club for his English tests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Every day, Rick gets home very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35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第二节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10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15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阅读下面短文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从每题所给的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宋体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宋体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宋体"/>
          <w:color w:val="000000" w:themeColor="text1"/>
          <w:sz w:val="24"/>
        </w:rPr>
        <w:t>三个选项中选出可以填入空白处的最佳选项。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In China, very few children make pocket money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36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>, in Western countries, most kids make pocket money by themselves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They make money in many different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37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When kids are very young, their parents help them sell the fruits of their own trees to neighbors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Kids may also help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38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do housework to make money at home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When they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39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sixteen, they can make money by selling newspapers or working in fast-food restaurants,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40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during the summer holidays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There are many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41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of making pocket money by kids themselves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First of all, they learn the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42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of money by working hard so that they will not waste any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Secondly, they learn to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43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money to buy things they need or want, such as books, pencils, and even clothes they like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Thirdly, they learn to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44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the daily life problems by helping their parents or others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Making pocket money is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45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for children when they grow up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That is why parents encourage their kids to make pocket money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36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Also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Anyway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However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37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ways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levels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homes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38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teachers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friends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parents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39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get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have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reach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really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especially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properly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choices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advantages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problems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fun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value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message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count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waste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manage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give up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look up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deal with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45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helpful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careful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beautiful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3"/>
        </w:rPr>
        <w:t>第三部分</w:t>
      </w:r>
      <w:r w:rsidRPr="000D76FA">
        <w:rPr>
          <w:rFonts w:ascii="Times New Roman" w:eastAsia="宋体" w:hAnsi="宋体"/>
          <w:color w:val="000000" w:themeColor="text1"/>
          <w:sz w:val="23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3"/>
        </w:rPr>
        <w:t>阅读</w:t>
      </w:r>
      <w:r w:rsidRPr="000D76FA">
        <w:rPr>
          <w:rFonts w:ascii="Times New Roman" w:eastAsia="宋体" w:hAnsi="宋体"/>
          <w:color w:val="000000" w:themeColor="text1"/>
          <w:sz w:val="23"/>
        </w:rPr>
        <w:t>(</w:t>
      </w:r>
      <w:r w:rsidRPr="000D76FA">
        <w:rPr>
          <w:rFonts w:ascii="Times New Roman" w:eastAsia="楷体" w:hAnsi="楷体"/>
          <w:color w:val="000000" w:themeColor="text1"/>
          <w:sz w:val="23"/>
        </w:rPr>
        <w:t>共三节</w:t>
      </w:r>
      <w:r w:rsidRPr="000D76FA">
        <w:rPr>
          <w:rFonts w:ascii="Times New Roman" w:eastAsia="宋体" w:hAnsi="宋体"/>
          <w:color w:val="000000" w:themeColor="text1"/>
          <w:sz w:val="23"/>
        </w:rPr>
        <w:t>,</w:t>
      </w:r>
      <w:r w:rsidRPr="000D76FA">
        <w:rPr>
          <w:rFonts w:ascii="Times New Roman" w:eastAsia="楷体" w:hAnsi="楷体"/>
          <w:color w:val="000000" w:themeColor="text1"/>
          <w:sz w:val="23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3"/>
        </w:rPr>
        <w:t>满分</w:t>
      </w:r>
      <w:r w:rsidRPr="000D76FA">
        <w:rPr>
          <w:rFonts w:ascii="Times New Roman" w:eastAsia="宋体" w:hAnsi="宋体"/>
          <w:color w:val="000000" w:themeColor="text1"/>
          <w:sz w:val="23"/>
        </w:rPr>
        <w:t>50</w:t>
      </w:r>
      <w:r w:rsidRPr="000D76FA">
        <w:rPr>
          <w:rFonts w:ascii="Times New Roman" w:eastAsia="楷体" w:hAnsi="楷体"/>
          <w:color w:val="000000" w:themeColor="text1"/>
          <w:sz w:val="23"/>
        </w:rPr>
        <w:t>分</w:t>
      </w:r>
      <w:r w:rsidRPr="000D76FA">
        <w:rPr>
          <w:rFonts w:ascii="Times New Roman" w:eastAsia="宋体" w:hAnsi="宋体"/>
          <w:color w:val="000000" w:themeColor="text1"/>
          <w:sz w:val="23"/>
        </w:rPr>
        <w:t>)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第一节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12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30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阅读下列短文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从每题所给的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宋体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宋体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宋体"/>
          <w:color w:val="000000" w:themeColor="text1"/>
          <w:sz w:val="24"/>
        </w:rPr>
        <w:t>三个选项中选出最佳选项。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A</w:t>
      </w:r>
    </w:p>
    <w:p w:rsidR="00F9087B" w:rsidRPr="000D76FA" w:rsidRDefault="00F9087B" w:rsidP="00F9087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WELCOME, NEW STUDENTS!</w:t>
      </w:r>
    </w:p>
    <w:p w:rsidR="00F9087B" w:rsidRPr="000D76FA" w:rsidRDefault="00F9087B" w:rsidP="00F9087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Dear new students in Grade 7, </w:t>
      </w:r>
    </w:p>
    <w:p w:rsidR="00F9087B" w:rsidRPr="000D76FA" w:rsidRDefault="00F9087B" w:rsidP="00F9087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Welcome to our school!Before our new term starts, we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ll have military training(</w:t>
      </w:r>
      <w:r w:rsidRPr="000D76FA">
        <w:rPr>
          <w:rFonts w:ascii="Times New Roman" w:eastAsia="宋体" w:hAnsi="宋体"/>
          <w:color w:val="000000" w:themeColor="text1"/>
          <w:sz w:val="24"/>
        </w:rPr>
        <w:t>军训</w:t>
      </w:r>
      <w:r w:rsidRPr="000D76FA">
        <w:rPr>
          <w:rFonts w:ascii="Times New Roman" w:eastAsia="宋体" w:hAnsi="宋体"/>
          <w:color w:val="000000" w:themeColor="text1"/>
          <w:sz w:val="24"/>
        </w:rPr>
        <w:t>) first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Here is something you should know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Date:September 3rd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—</w:t>
      </w:r>
      <w:r w:rsidRPr="000D76FA">
        <w:rPr>
          <w:rFonts w:ascii="Times New Roman" w:eastAsia="宋体" w:hAnsi="宋体"/>
          <w:color w:val="000000" w:themeColor="text1"/>
          <w:sz w:val="24"/>
        </w:rPr>
        <w:t>September 12th(weekends included)</w:t>
      </w:r>
    </w:p>
    <w:p w:rsidR="00F9087B" w:rsidRPr="000D76FA" w:rsidRDefault="00F9087B" w:rsidP="00F9087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Time:7:30 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.—</w:t>
      </w:r>
      <w:r w:rsidRPr="000D76FA">
        <w:rPr>
          <w:rFonts w:ascii="Times New Roman" w:eastAsia="宋体" w:hAnsi="宋体"/>
          <w:color w:val="000000" w:themeColor="text1"/>
          <w:sz w:val="24"/>
        </w:rPr>
        <w:t>11:30 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&amp; 2 p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.—</w:t>
      </w:r>
      <w:r w:rsidRPr="000D76FA">
        <w:rPr>
          <w:rFonts w:ascii="Times New Roman" w:eastAsia="宋体" w:hAnsi="宋体"/>
          <w:color w:val="000000" w:themeColor="text1"/>
          <w:sz w:val="24"/>
        </w:rPr>
        <w:t>6 p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Place:In the F&amp;M Military Camp</w:t>
      </w:r>
    </w:p>
    <w:p w:rsidR="00F9087B" w:rsidRPr="000D76FA" w:rsidRDefault="00F9087B" w:rsidP="00F9087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Cost:Uniform(100 yuan), Meal(150 yuan), Room(200 yuan for a six-person room, 300 yuan for a four-person room)</w:t>
      </w:r>
    </w:p>
    <w:p w:rsidR="00F9087B" w:rsidRPr="000D76FA" w:rsidRDefault="00F9087B" w:rsidP="00F9087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Purpose</w:t>
      </w:r>
      <w:r w:rsidRPr="000D76FA">
        <w:rPr>
          <w:rFonts w:ascii="Times New Roman" w:eastAsia="宋体" w:hAnsi="宋体"/>
          <w:color w:val="000000" w:themeColor="text1"/>
          <w:sz w:val="24"/>
        </w:rPr>
        <w:t>:</w:t>
      </w:r>
    </w:p>
    <w:p w:rsidR="00F9087B" w:rsidRPr="000D76FA" w:rsidRDefault="00F9087B" w:rsidP="00F9087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eastAsia="NEU-BZ-S92"/>
          <w:color w:val="000000" w:themeColor="text1"/>
          <w:sz w:val="24"/>
        </w:rPr>
        <w:t>•</w:t>
      </w:r>
      <w:r w:rsidRPr="000D76FA">
        <w:rPr>
          <w:rFonts w:ascii="Times New Roman" w:eastAsia="宋体" w:hAnsi="宋体"/>
          <w:color w:val="000000" w:themeColor="text1"/>
          <w:sz w:val="24"/>
        </w:rPr>
        <w:t>Make you stronger in both body and mind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eastAsia="NEU-BZ-S92"/>
          <w:color w:val="000000" w:themeColor="text1"/>
          <w:sz w:val="24"/>
        </w:rPr>
        <w:t>•</w:t>
      </w:r>
      <w:r w:rsidRPr="000D76FA">
        <w:rPr>
          <w:rFonts w:ascii="Times New Roman" w:eastAsia="宋体" w:hAnsi="宋体"/>
          <w:color w:val="000000" w:themeColor="text1"/>
          <w:sz w:val="24"/>
        </w:rPr>
        <w:t>Help you understand the importance of teamwork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Rules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&amp;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Advice</w:t>
      </w:r>
      <w:r w:rsidRPr="000D76FA">
        <w:rPr>
          <w:rFonts w:ascii="Times New Roman" w:eastAsia="宋体" w:hAnsi="宋体"/>
          <w:color w:val="000000" w:themeColor="text1"/>
          <w:sz w:val="24"/>
        </w:rPr>
        <w:t>:</w:t>
      </w:r>
    </w:p>
    <w:p w:rsidR="00F9087B" w:rsidRPr="000D76FA" w:rsidRDefault="00F9087B" w:rsidP="00F9087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Please complete the payment process at least two days before the training begins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Don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take your mobile phone with you during the training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Remember to use a sunscreen(</w:t>
      </w:r>
      <w:r w:rsidRPr="000D76FA">
        <w:rPr>
          <w:rFonts w:ascii="Times New Roman" w:eastAsia="宋体" w:hAnsi="宋体"/>
          <w:color w:val="000000" w:themeColor="text1"/>
          <w:sz w:val="24"/>
        </w:rPr>
        <w:t>防晒霜</w:t>
      </w:r>
      <w:r w:rsidRPr="000D76FA">
        <w:rPr>
          <w:rFonts w:ascii="Times New Roman" w:eastAsia="宋体" w:hAnsi="宋体"/>
          <w:color w:val="000000" w:themeColor="text1"/>
          <w:sz w:val="24"/>
        </w:rPr>
        <w:t>) before the training starts, or you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ll get sunburned easily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If you have long hair, please tie it up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Drink enough water when you have a rest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Remember to drink it slowly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Only students with a heart condition or serious illnesses can be absent from the training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military training started on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September 1st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September 3rd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September 7th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Lisa lived with five other students, and she paid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宋体"/>
          <w:color w:val="000000" w:themeColor="text1"/>
          <w:sz w:val="24"/>
        </w:rPr>
        <w:t>for the military training in total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150 yuan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250 yuan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450 yuan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48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Which of the following is TRUE?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payment must be completed by September 1st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All students in Grade 7 must attend the military training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students would receive the military training at school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49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passage is probably a(n)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invitation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term plan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school notice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B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Alysaa Carson is a 17-year-old girl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She dreams of going to Mars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She was first interested in becoming an astronaut at the age of three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At that time, she was watching a cartoon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characters in the cartoon went to Mars many times for different tasks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She also wanted to be one of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them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After knowing the serious pollution and the large population on Earth, Alysaa thinks people may look for another planet to live on in the future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She thinks humans may choose to live on Mars in the future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That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because it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a planet similar to Earth in some aspects(</w:t>
      </w:r>
      <w:r w:rsidRPr="000D76FA">
        <w:rPr>
          <w:rFonts w:ascii="Times New Roman" w:eastAsia="宋体" w:hAnsi="宋体"/>
          <w:color w:val="000000" w:themeColor="text1"/>
          <w:sz w:val="24"/>
        </w:rPr>
        <w:t>方面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more, people will be able to use the technologies to get there at that time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Alysaa dreams of going to Mars and working in the field of astrobiology(</w:t>
      </w:r>
      <w:r w:rsidRPr="000D76FA">
        <w:rPr>
          <w:rFonts w:ascii="Times New Roman" w:eastAsia="宋体" w:hAnsi="宋体"/>
          <w:color w:val="000000" w:themeColor="text1"/>
          <w:sz w:val="24"/>
        </w:rPr>
        <w:t>天体生物学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Her father believes that parents should help children achieve their dreams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 thinks that it doesn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matter if the dreams change a lot or how crazy they are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And he doesn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think it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too young to get a pilot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license(</w:t>
      </w:r>
      <w:r w:rsidRPr="000D76FA">
        <w:rPr>
          <w:rFonts w:ascii="Times New Roman" w:eastAsia="宋体" w:hAnsi="宋体"/>
          <w:color w:val="000000" w:themeColor="text1"/>
          <w:sz w:val="24"/>
        </w:rPr>
        <w:t>执照</w:t>
      </w:r>
      <w:r w:rsidRPr="000D76FA">
        <w:rPr>
          <w:rFonts w:ascii="Times New Roman" w:eastAsia="宋体" w:hAnsi="宋体"/>
          <w:color w:val="000000" w:themeColor="text1"/>
          <w:sz w:val="24"/>
        </w:rPr>
        <w:t>) for a 17-year-old girl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Perhaps it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very dangerous for his daughter to go to Mars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But he believes that she can achieve her dream one day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 he can do is to let his daughter work hard for her dream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What does the underlined word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them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refer to?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Alysaa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family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Alysaa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classmates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characters in the cartoon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Why does Alysaa think people should go to Mars?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Because people can live a happier life there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Because Mars has something in common with the Earth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Because it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easy to get there with the technologies now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 can we learn about Alysaa Carson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father?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 hopes his daughter to be a scientist in the future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 used to be a pilot when he was young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 respects his daughter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dream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 does the writer want to tell us?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Interest is the best teacher for every child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never too late for people to learn something new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Parents should work hard for their children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dreams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C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I have an 11-year-old son named Peter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 knew that playing sports would be good to our son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 would get some exercise, learn about teamwork and learn some physical skills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We continually encouraged him to have a try, but after a while it was clear that he didn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like team sports, and there was nothing we could do to change it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We decided not to push him to take part in sports, even though most of his friends did sports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As time went by, we gradually realized that we had made the right decision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Don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misunderstand(</w:t>
      </w:r>
      <w:r w:rsidRPr="000D76FA">
        <w:rPr>
          <w:rFonts w:ascii="Times New Roman" w:eastAsia="宋体" w:hAnsi="宋体"/>
          <w:color w:val="000000" w:themeColor="text1"/>
          <w:sz w:val="24"/>
        </w:rPr>
        <w:t>误解</w:t>
      </w:r>
      <w:r w:rsidRPr="000D76FA">
        <w:rPr>
          <w:rFonts w:ascii="Times New Roman" w:eastAsia="宋体" w:hAnsi="宋体"/>
          <w:color w:val="000000" w:themeColor="text1"/>
          <w:sz w:val="24"/>
        </w:rPr>
        <w:t>) me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 have nothing against sports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Now my son isn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interested in sports, but I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m not pushing him to do sports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Here are the reasons: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I want him to know I accept him unconditionally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 don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even want Peter to feel that I will love him only if he behaves in a certain way or takes part in some activities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Whether he succeeds or fails, he will always be my son, and that will never change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I want him to form his own path(</w:t>
      </w:r>
      <w:r w:rsidRPr="000D76FA">
        <w:rPr>
          <w:rFonts w:ascii="Times New Roman" w:eastAsia="宋体" w:hAnsi="宋体"/>
          <w:color w:val="000000" w:themeColor="text1"/>
          <w:sz w:val="24"/>
        </w:rPr>
        <w:t>道路</w:t>
      </w:r>
      <w:r w:rsidRPr="000D76FA">
        <w:rPr>
          <w:rFonts w:ascii="Times New Roman" w:eastAsia="宋体" w:hAnsi="宋体"/>
          <w:color w:val="000000" w:themeColor="text1"/>
          <w:sz w:val="24"/>
        </w:rPr>
        <w:t>) in life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His path doesn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have to be the same as mine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 fact, we both have similar interests in several areas like music, computers and so on, but we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re also different in many ways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Peter needs to be free to go his own path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I want him to know that I don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judge(</w:t>
      </w:r>
      <w:r w:rsidRPr="000D76FA">
        <w:rPr>
          <w:rFonts w:ascii="Times New Roman" w:eastAsia="宋体" w:hAnsi="宋体"/>
          <w:color w:val="000000" w:themeColor="text1"/>
          <w:sz w:val="24"/>
        </w:rPr>
        <w:t>判断</w:t>
      </w:r>
      <w:r w:rsidRPr="000D76FA">
        <w:rPr>
          <w:rFonts w:ascii="Times New Roman" w:eastAsia="宋体" w:hAnsi="宋体"/>
          <w:color w:val="000000" w:themeColor="text1"/>
          <w:sz w:val="24"/>
        </w:rPr>
        <w:t>) my worth by his achievements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Every father will feel proud of his son if he can make great achievements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So most parents always push them so hard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Sometimes we have seen ourselves indirectly through our own sons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Their achievements remind us of our wonderful days in the past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We must make sure we don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want to make up for(</w:t>
      </w:r>
      <w:r w:rsidRPr="000D76FA">
        <w:rPr>
          <w:rFonts w:ascii="Times New Roman" w:eastAsia="宋体" w:hAnsi="宋体"/>
          <w:color w:val="000000" w:themeColor="text1"/>
          <w:sz w:val="24"/>
        </w:rPr>
        <w:t>弥补</w:t>
      </w:r>
      <w:r w:rsidRPr="000D76FA">
        <w:rPr>
          <w:rFonts w:ascii="Times New Roman" w:eastAsia="宋体" w:hAnsi="宋体"/>
          <w:color w:val="000000" w:themeColor="text1"/>
          <w:sz w:val="24"/>
        </w:rPr>
        <w:t>) our own regrets by pushing our sons to climb higher and go further than we did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advantages of doing sports don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 include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getting some exercise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getting some exam skills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learning about teamwork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55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 was the writer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final decision?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Our son must master a kind of sport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 should do the same thing as his friends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We didn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push him to do sports he disliked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How many reasons does the father give for not pushing his son to take part in sports?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Two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Three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Four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Which sentence can best describe the father in this passage?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 is a wise and open-minded father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 doesn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care about his son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future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 is brave and knows when to give up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第二节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2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10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阅读下面短文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从短文后框内选项中选出可以填入空白处的最佳选项。选项中有一项为多余选项。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Do you know what your IQ is?You can find out by taking a test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But what about your EQ(</w:t>
      </w:r>
      <w:r w:rsidRPr="000D76FA">
        <w:rPr>
          <w:rFonts w:ascii="Times New Roman" w:eastAsia="宋体" w:hAnsi="宋体"/>
          <w:color w:val="000000" w:themeColor="text1"/>
          <w:sz w:val="24"/>
        </w:rPr>
        <w:t>情商</w:t>
      </w:r>
      <w:r w:rsidRPr="000D76FA">
        <w:rPr>
          <w:rFonts w:ascii="Times New Roman" w:eastAsia="宋体" w:hAnsi="宋体"/>
          <w:color w:val="000000" w:themeColor="text1"/>
          <w:sz w:val="24"/>
        </w:rPr>
        <w:t>)?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58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 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EQ is a measure of your ability to recognize(</w:t>
      </w:r>
      <w:r w:rsidRPr="000D76FA">
        <w:rPr>
          <w:rFonts w:ascii="Times New Roman" w:eastAsia="宋体" w:hAnsi="宋体"/>
          <w:color w:val="000000" w:themeColor="text1"/>
          <w:sz w:val="24"/>
        </w:rPr>
        <w:t>辨别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) and manage your emotions, as well as the emotions of others, according to </w:t>
      </w:r>
      <w:r w:rsidRPr="000D76FA">
        <w:rPr>
          <w:rFonts w:ascii="Times New Roman" w:eastAsia="宋体" w:hAnsi="宋体"/>
          <w:i/>
          <w:color w:val="000000" w:themeColor="text1"/>
          <w:sz w:val="24"/>
        </w:rPr>
        <w:t>Psychology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宋体"/>
          <w:i/>
          <w:color w:val="000000" w:themeColor="text1"/>
          <w:sz w:val="24"/>
        </w:rPr>
        <w:t>Today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Simply put, having a high EQ means that you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re a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people person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”.</w:t>
      </w:r>
      <w:r w:rsidRPr="000D76FA">
        <w:rPr>
          <w:rFonts w:ascii="Times New Roman" w:eastAsia="宋体" w:hAnsi="宋体"/>
          <w:color w:val="000000" w:themeColor="text1"/>
          <w:sz w:val="24"/>
        </w:rPr>
        <w:t>You know yourself very well and you can easily understand others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59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They are the ability to recognize your own emotions;the ability to use those emotions to solve problems;and the ability to manage emotions, such as by calming yourself down when you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re feeling nervous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Does it seem obvious to you that having a high EQ can be a good thing?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60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They show great social skills, especially when they take up jobs that need them to deal with strangers often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According to </w:t>
      </w:r>
      <w:r w:rsidRPr="000D76FA">
        <w:rPr>
          <w:rFonts w:ascii="Times New Roman" w:eastAsia="宋体" w:hAnsi="宋体"/>
          <w:i/>
          <w:color w:val="000000" w:themeColor="text1"/>
          <w:sz w:val="24"/>
        </w:rPr>
        <w:t>MindTools</w:t>
      </w:r>
      <w:r w:rsidRPr="000D76FA">
        <w:rPr>
          <w:rFonts w:ascii="Times New Roman" w:eastAsia="宋体" w:hAnsi="宋体"/>
          <w:color w:val="000000" w:themeColor="text1"/>
          <w:sz w:val="24"/>
        </w:rPr>
        <w:t>, an online resource for career skill-building, many companies are now using EQ tests when interviewing new staff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61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For example, when two friends have an argument, people with a high EQ can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read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the other person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emotions and know when and how to stop the argument, perhaps by ending it in a humorous way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If you feel like you have a low EQ, don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worry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62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A good way is using positive thinking to help you get out of failures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By doing so, you can improve your EQ gradually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F9087B" w:rsidRPr="000D76FA" w:rsidRDefault="00F9087B" w:rsidP="00F9087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possible to improve it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Do you know what EQ is?</w:t>
      </w:r>
    </w:p>
    <w:p w:rsidR="00F9087B" w:rsidRPr="000D76FA" w:rsidRDefault="00F9087B" w:rsidP="00F9087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 low EQ will make us get into trouble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Many experts divide EQ into three skills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People with a high EQ perform much better at work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F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Having a high EQ can help you in everyday life as well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第三节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2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10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阅读下面短文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根据其内容填空和回答问题。</w:t>
      </w:r>
      <w:r w:rsidRPr="000D76FA">
        <w:rPr>
          <w:rFonts w:ascii="Times New Roman" w:eastAsia="宋体" w:hAnsi="宋体"/>
          <w:color w:val="000000" w:themeColor="text1"/>
          <w:sz w:val="24"/>
        </w:rPr>
        <w:t>(63</w:t>
      </w:r>
      <w:r w:rsidRPr="000D76FA">
        <w:rPr>
          <w:rFonts w:ascii="Times New Roman" w:eastAsia="宋体" w:hAnsi="宋体"/>
          <w:color w:val="000000" w:themeColor="text1"/>
          <w:sz w:val="24"/>
        </w:rPr>
        <w:t>至</w:t>
      </w:r>
      <w:r w:rsidRPr="000D76FA">
        <w:rPr>
          <w:rFonts w:ascii="Times New Roman" w:eastAsia="宋体" w:hAnsi="宋体"/>
          <w:color w:val="000000" w:themeColor="text1"/>
          <w:sz w:val="24"/>
        </w:rPr>
        <w:t>66</w:t>
      </w:r>
      <w:r w:rsidRPr="000D76FA">
        <w:rPr>
          <w:rFonts w:ascii="Times New Roman" w:eastAsia="宋体" w:hAnsi="宋体"/>
          <w:color w:val="000000" w:themeColor="text1"/>
          <w:sz w:val="24"/>
        </w:rPr>
        <w:t>题每题答案不超过</w:t>
      </w:r>
      <w:r w:rsidRPr="000D76FA">
        <w:rPr>
          <w:rFonts w:ascii="Times New Roman" w:eastAsia="宋体" w:hAnsi="宋体"/>
          <w:color w:val="000000" w:themeColor="text1"/>
          <w:sz w:val="24"/>
        </w:rPr>
        <w:t>3</w:t>
      </w:r>
      <w:r w:rsidRPr="000D76FA">
        <w:rPr>
          <w:rFonts w:ascii="Times New Roman" w:eastAsia="宋体" w:hAnsi="宋体"/>
          <w:color w:val="000000" w:themeColor="text1"/>
          <w:sz w:val="24"/>
        </w:rPr>
        <w:t>个单词</w:t>
      </w:r>
      <w:r w:rsidRPr="000D76FA">
        <w:rPr>
          <w:rFonts w:ascii="Times New Roman" w:eastAsia="宋体" w:hAnsi="宋体"/>
          <w:color w:val="000000" w:themeColor="text1"/>
          <w:sz w:val="24"/>
        </w:rPr>
        <w:t>, 67</w:t>
      </w:r>
      <w:r w:rsidRPr="000D76FA">
        <w:rPr>
          <w:rFonts w:ascii="Times New Roman" w:eastAsia="宋体" w:hAnsi="宋体"/>
          <w:color w:val="000000" w:themeColor="text1"/>
          <w:sz w:val="24"/>
        </w:rPr>
        <w:t>题须用完整句子回答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Teenagers are always energetic, creative as well as active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 their eyes, there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nothing to fear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Just like the old saying goes,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New-born calves do not fear tigers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However, in their parents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eyes, they are not experienced enough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Parents are used to giving them lots of advice when teenagers need to make important decisions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They hope teenagers can do as they wish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fact is that teenagers prefer to try different things in their own ways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Chart</w:t>
      </w:r>
    </w:p>
    <w:tbl>
      <w:tblPr>
        <w:tblW w:w="4483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167"/>
        <w:gridCol w:w="3275"/>
        <w:gridCol w:w="2970"/>
      </w:tblGrid>
      <w:tr w:rsidR="00F9087B" w:rsidRPr="000D76FA" w:rsidTr="00D71E5F">
        <w:trPr>
          <w:trHeight w:val="253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9087B" w:rsidRPr="000D76FA" w:rsidRDefault="00F9087B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Items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9087B" w:rsidRPr="000D76FA" w:rsidRDefault="00F9087B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Parents’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hope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9087B" w:rsidRPr="000D76FA" w:rsidRDefault="00F9087B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Teenagers’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choice</w:t>
            </w:r>
          </w:p>
        </w:tc>
      </w:tr>
      <w:tr w:rsidR="00F9087B" w:rsidRPr="000D76FA" w:rsidTr="00D71E5F">
        <w:trPr>
          <w:trHeight w:val="635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9087B" w:rsidRPr="000D76FA" w:rsidRDefault="00F9087B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Sports</w:t>
            </w:r>
          </w:p>
        </w:tc>
        <w:tc>
          <w:tcPr>
            <w:tcW w:w="0" w:type="auto"/>
            <w:shd w:val="clear" w:color="auto" w:fill="auto"/>
            <w:tcMar>
              <w:left w:w="63" w:type="dxa"/>
              <w:right w:w="63" w:type="dxa"/>
            </w:tcMar>
            <w:vAlign w:val="center"/>
          </w:tcPr>
          <w:p w:rsidR="00F9087B" w:rsidRPr="000D76FA" w:rsidRDefault="00F9087B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ping-pong or table tennis (one hour a week;relaxing, safe)</w:t>
            </w:r>
          </w:p>
        </w:tc>
        <w:tc>
          <w:tcPr>
            <w:tcW w:w="0" w:type="auto"/>
            <w:shd w:val="clear" w:color="auto" w:fill="auto"/>
            <w:tcMar>
              <w:left w:w="63" w:type="dxa"/>
              <w:right w:w="63" w:type="dxa"/>
            </w:tcMar>
            <w:vAlign w:val="center"/>
          </w:tcPr>
          <w:p w:rsidR="00F9087B" w:rsidRPr="000D76FA" w:rsidRDefault="00F9087B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basketball(at least thirty minutes every day;exciting)</w:t>
            </w:r>
          </w:p>
        </w:tc>
      </w:tr>
      <w:tr w:rsidR="00F9087B" w:rsidRPr="000D76FA" w:rsidTr="00D71E5F">
        <w:trPr>
          <w:trHeight w:val="506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9087B" w:rsidRPr="000D76FA" w:rsidRDefault="00F9087B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Instruments</w:t>
            </w:r>
          </w:p>
        </w:tc>
        <w:tc>
          <w:tcPr>
            <w:tcW w:w="0" w:type="auto"/>
            <w:shd w:val="clear" w:color="auto" w:fill="auto"/>
            <w:tcMar>
              <w:left w:w="63" w:type="dxa"/>
              <w:right w:w="63" w:type="dxa"/>
            </w:tcMar>
            <w:vAlign w:val="center"/>
          </w:tcPr>
          <w:p w:rsidR="00F9087B" w:rsidRPr="000D76FA" w:rsidRDefault="00F9087B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the violin or the piano(elegant)</w:t>
            </w:r>
          </w:p>
        </w:tc>
        <w:tc>
          <w:tcPr>
            <w:tcW w:w="0" w:type="auto"/>
            <w:shd w:val="clear" w:color="auto" w:fill="auto"/>
            <w:tcMar>
              <w:left w:w="63" w:type="dxa"/>
              <w:right w:w="63" w:type="dxa"/>
            </w:tcMar>
            <w:vAlign w:val="center"/>
          </w:tcPr>
          <w:p w:rsidR="00F9087B" w:rsidRPr="000D76FA" w:rsidRDefault="00F9087B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the drums or the guitar (cool, exciting)</w:t>
            </w:r>
          </w:p>
        </w:tc>
      </w:tr>
      <w:tr w:rsidR="00F9087B" w:rsidRPr="000D76FA" w:rsidTr="00D71E5F">
        <w:trPr>
          <w:trHeight w:val="381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9087B" w:rsidRPr="000D76FA" w:rsidRDefault="00F9087B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Clothes</w:t>
            </w:r>
          </w:p>
        </w:tc>
        <w:tc>
          <w:tcPr>
            <w:tcW w:w="0" w:type="auto"/>
            <w:shd w:val="clear" w:color="auto" w:fill="auto"/>
            <w:tcMar>
              <w:left w:w="63" w:type="dxa"/>
              <w:right w:w="63" w:type="dxa"/>
            </w:tcMar>
            <w:vAlign w:val="center"/>
          </w:tcPr>
          <w:p w:rsidR="00F9087B" w:rsidRPr="000D76FA" w:rsidRDefault="00F9087B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T-shirts (clean)</w:t>
            </w:r>
          </w:p>
        </w:tc>
        <w:tc>
          <w:tcPr>
            <w:tcW w:w="0" w:type="auto"/>
            <w:shd w:val="clear" w:color="auto" w:fill="auto"/>
            <w:tcMar>
              <w:left w:w="63" w:type="dxa"/>
              <w:right w:w="63" w:type="dxa"/>
            </w:tcMar>
            <w:vAlign w:val="center"/>
          </w:tcPr>
          <w:p w:rsidR="00F9087B" w:rsidRPr="000D76FA" w:rsidRDefault="00F9087B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baggy sweaters (cool)</w:t>
            </w:r>
          </w:p>
        </w:tc>
      </w:tr>
      <w:tr w:rsidR="00F9087B" w:rsidRPr="000D76FA" w:rsidTr="00D71E5F">
        <w:trPr>
          <w:trHeight w:val="128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9087B" w:rsidRPr="000D76FA" w:rsidRDefault="00F9087B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Hair</w:t>
            </w:r>
          </w:p>
        </w:tc>
        <w:tc>
          <w:tcPr>
            <w:tcW w:w="0" w:type="auto"/>
            <w:shd w:val="clear" w:color="auto" w:fill="auto"/>
            <w:tcMar>
              <w:left w:w="63" w:type="dxa"/>
              <w:right w:w="63" w:type="dxa"/>
            </w:tcMar>
            <w:vAlign w:val="center"/>
          </w:tcPr>
          <w:p w:rsidR="00F9087B" w:rsidRPr="000D76FA" w:rsidRDefault="00F9087B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black</w:t>
            </w:r>
          </w:p>
        </w:tc>
        <w:tc>
          <w:tcPr>
            <w:tcW w:w="0" w:type="auto"/>
            <w:shd w:val="clear" w:color="auto" w:fill="auto"/>
            <w:tcMar>
              <w:left w:w="63" w:type="dxa"/>
              <w:right w:w="63" w:type="dxa"/>
            </w:tcMar>
            <w:vAlign w:val="center"/>
          </w:tcPr>
          <w:p w:rsidR="00F9087B" w:rsidRPr="000D76FA" w:rsidRDefault="00F9087B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colored</w:t>
            </w:r>
          </w:p>
        </w:tc>
      </w:tr>
    </w:tbl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While having disagreements, some parents are always trying to persuade(</w:t>
      </w:r>
      <w:r w:rsidRPr="000D76FA">
        <w:rPr>
          <w:rFonts w:ascii="Times New Roman" w:eastAsia="宋体" w:hAnsi="宋体"/>
          <w:color w:val="000000" w:themeColor="text1"/>
          <w:sz w:val="24"/>
        </w:rPr>
        <w:t>劝说</w:t>
      </w:r>
      <w:r w:rsidRPr="000D76FA">
        <w:rPr>
          <w:rFonts w:ascii="Times New Roman" w:eastAsia="宋体" w:hAnsi="宋体"/>
          <w:color w:val="000000" w:themeColor="text1"/>
          <w:sz w:val="24"/>
        </w:rPr>
        <w:t>) their children to follow their ideas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 such a situation, the children have fewer and fewer chances to think about things and fight for their own ideas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They will be too lazy to think about anything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Some scientists believe teenagers should be allowed to make their own decisions in their life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 some situations, parents should take it easy when children have different ideas from them rather than be nervous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For example, the children can choose what to wear while hanging out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They should also be allowed to decide when to finish their homework by themselves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If they are allowed to make a choice or a decision, they will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...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So it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high time for parents to learn to accept the fact that their children are growing up and they are able to deal with a lot of things in a proper way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They have their own ways which may be different from parents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normal because they are born in different time periods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understanding that can make parents and children love each other better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Teenagers are always energetic, creative,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Parents usually give them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when teenagers make important decisions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65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There are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differences that are shown in the Chart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Teenagers become too lazy to think because they have fewer and fewer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about things and fight for their own ideas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 decisions are you allowed to make?How do you make your parents understand you better?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　　　　　　　　　　　　　　　　　　　 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3"/>
        </w:rPr>
        <w:t>第四部分</w:t>
      </w:r>
      <w:r w:rsidRPr="000D76FA">
        <w:rPr>
          <w:rFonts w:ascii="Times New Roman" w:eastAsia="宋体" w:hAnsi="宋体"/>
          <w:color w:val="000000" w:themeColor="text1"/>
          <w:sz w:val="23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3"/>
        </w:rPr>
        <w:t>语言运用</w:t>
      </w:r>
      <w:r w:rsidRPr="000D76FA">
        <w:rPr>
          <w:rFonts w:ascii="Times New Roman" w:eastAsia="宋体" w:hAnsi="宋体"/>
          <w:color w:val="000000" w:themeColor="text1"/>
          <w:sz w:val="23"/>
        </w:rPr>
        <w:t>(</w:t>
      </w:r>
      <w:r w:rsidRPr="000D76FA">
        <w:rPr>
          <w:rFonts w:ascii="Times New Roman" w:eastAsia="楷体" w:hAnsi="楷体"/>
          <w:color w:val="000000" w:themeColor="text1"/>
          <w:sz w:val="23"/>
        </w:rPr>
        <w:t>共两节</w:t>
      </w:r>
      <w:r w:rsidRPr="000D76FA">
        <w:rPr>
          <w:rFonts w:ascii="Times New Roman" w:eastAsia="宋体" w:hAnsi="宋体"/>
          <w:color w:val="000000" w:themeColor="text1"/>
          <w:sz w:val="23"/>
        </w:rPr>
        <w:t>,</w:t>
      </w:r>
      <w:r w:rsidRPr="000D76FA">
        <w:rPr>
          <w:rFonts w:ascii="Times New Roman" w:eastAsia="楷体" w:hAnsi="楷体"/>
          <w:color w:val="000000" w:themeColor="text1"/>
          <w:sz w:val="23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3"/>
        </w:rPr>
        <w:t>满分</w:t>
      </w:r>
      <w:r w:rsidRPr="000D76FA">
        <w:rPr>
          <w:rFonts w:ascii="Times New Roman" w:eastAsia="宋体" w:hAnsi="宋体"/>
          <w:color w:val="000000" w:themeColor="text1"/>
          <w:sz w:val="23"/>
        </w:rPr>
        <w:t>25</w:t>
      </w:r>
      <w:r w:rsidRPr="000D76FA">
        <w:rPr>
          <w:rFonts w:ascii="Times New Roman" w:eastAsia="楷体" w:hAnsi="楷体"/>
          <w:color w:val="000000" w:themeColor="text1"/>
          <w:sz w:val="23"/>
        </w:rPr>
        <w:t>分</w:t>
      </w:r>
      <w:r w:rsidRPr="000D76FA">
        <w:rPr>
          <w:rFonts w:ascii="Times New Roman" w:eastAsia="宋体" w:hAnsi="宋体"/>
          <w:color w:val="000000" w:themeColor="text1"/>
          <w:sz w:val="23"/>
        </w:rPr>
        <w:t>)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第一节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2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10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根据中文意思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补全英语译文。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宋体" w:hAnsi="宋体"/>
          <w:color w:val="000000" w:themeColor="text1"/>
          <w:sz w:val="24"/>
        </w:rPr>
        <w:t>每空限填一词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缩写算一词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68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他是一个从不和父母顶嘴的男孩。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He is a boy who never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to his parents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69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应允许青少年培养自己的爱好。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Teenagers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allowed to develop their own hobbies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如果你想要保持牙齿健康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请远离甜食。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Please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from sweet food if you want to keep your teeth healthy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很多青少年有业余爱好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但有时这些业余爱好会妨碍他们的学业。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Many teenagers have hobbies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But sometimes these hobbies can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the way of their schoolwork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劳拉努力工作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她最终成了一名优秀的医生。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Laura worked hard and she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as an excellent doctor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第二节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10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15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阅读下面短文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在各题空白处填入</w:t>
      </w:r>
      <w:r w:rsidRPr="000D76FA">
        <w:rPr>
          <w:rFonts w:ascii="Times New Roman" w:eastAsia="宋体" w:hAnsi="宋体"/>
          <w:color w:val="000000" w:themeColor="text1"/>
          <w:sz w:val="24"/>
        </w:rPr>
        <w:t>1</w:t>
      </w:r>
      <w:r w:rsidRPr="000D76FA">
        <w:rPr>
          <w:rFonts w:ascii="Times New Roman" w:eastAsia="宋体" w:hAnsi="宋体"/>
          <w:color w:val="000000" w:themeColor="text1"/>
          <w:sz w:val="24"/>
        </w:rPr>
        <w:t>个适当的单词或括号内单词的正确形式。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If you live in the United States, the law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(say) you can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 have a full-time job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you are 16 years old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At 14 or 15, you can work part-time after school or on weekends, and during summer or winter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75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(holiday), you can work 40 hours each week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Does all that mean if you are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(young) than 14, you can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 make your own money?Of course not!Kids in the United States who are between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ages of 10 and 13 can make money by doing lots of things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For example, Lena, 13, said she made money by making dog sweaters and selling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78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(they) to her neighbors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In fact, making money is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79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(learn)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By working to make your own money, you can get the skills that you will need to be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80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(success) in life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These skills can include things like getting along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81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others using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new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technology, using your time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82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(proper)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And the five dollars that you make will let you feel a lot better than the twenty dollars you ask for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3"/>
        </w:rPr>
        <w:t>第五部分</w:t>
      </w:r>
      <w:r w:rsidRPr="000D76FA">
        <w:rPr>
          <w:rFonts w:ascii="Times New Roman" w:eastAsia="宋体" w:hAnsi="宋体"/>
          <w:color w:val="000000" w:themeColor="text1"/>
          <w:sz w:val="23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3"/>
        </w:rPr>
        <w:t>写作</w:t>
      </w:r>
      <w:r w:rsidRPr="000D76FA">
        <w:rPr>
          <w:rFonts w:ascii="Times New Roman" w:eastAsia="宋体" w:hAnsi="宋体"/>
          <w:color w:val="000000" w:themeColor="text1"/>
          <w:sz w:val="23"/>
        </w:rPr>
        <w:t>(</w:t>
      </w:r>
      <w:r w:rsidRPr="000D76FA">
        <w:rPr>
          <w:rFonts w:ascii="Times New Roman" w:eastAsia="楷体" w:hAnsi="楷体"/>
          <w:color w:val="000000" w:themeColor="text1"/>
          <w:sz w:val="23"/>
        </w:rPr>
        <w:t>满分</w:t>
      </w:r>
      <w:r w:rsidRPr="000D76FA">
        <w:rPr>
          <w:rFonts w:ascii="Times New Roman" w:eastAsia="宋体" w:hAnsi="宋体"/>
          <w:color w:val="000000" w:themeColor="text1"/>
          <w:sz w:val="23"/>
        </w:rPr>
        <w:t>25</w:t>
      </w:r>
      <w:r w:rsidRPr="000D76FA">
        <w:rPr>
          <w:rFonts w:ascii="Times New Roman" w:eastAsia="楷体" w:hAnsi="楷体"/>
          <w:color w:val="000000" w:themeColor="text1"/>
          <w:sz w:val="23"/>
        </w:rPr>
        <w:t>分</w:t>
      </w:r>
      <w:r w:rsidRPr="000D76FA">
        <w:rPr>
          <w:rFonts w:ascii="Times New Roman" w:eastAsia="宋体" w:hAnsi="宋体"/>
          <w:color w:val="000000" w:themeColor="text1"/>
          <w:sz w:val="23"/>
        </w:rPr>
        <w:t>)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你想参加校篮球队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但你的父母对此有一些担忧。你们就此进行了讨论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各自表达了自己的看法。请你根据以下信息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写一篇英语短文谈谈这件事。</w:t>
      </w:r>
    </w:p>
    <w:tbl>
      <w:tblPr>
        <w:tblW w:w="3666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957"/>
        <w:gridCol w:w="2104"/>
      </w:tblGrid>
      <w:tr w:rsidR="00F9087B" w:rsidRPr="000D76FA" w:rsidTr="00D71E5F">
        <w:trPr>
          <w:trHeight w:val="348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9087B" w:rsidRPr="000D76FA" w:rsidRDefault="00F9087B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Your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parents’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ideas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9087B" w:rsidRPr="000D76FA" w:rsidRDefault="00F9087B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Your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ideas</w:t>
            </w:r>
          </w:p>
        </w:tc>
      </w:tr>
      <w:tr w:rsidR="00F9087B" w:rsidRPr="000D76FA" w:rsidTr="00D71E5F">
        <w:trPr>
          <w:trHeight w:val="472"/>
          <w:jc w:val="center"/>
        </w:trPr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F9087B" w:rsidRPr="000D76FA" w:rsidRDefault="00F9087B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1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less time for study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9087B" w:rsidRPr="000D76FA" w:rsidRDefault="00F9087B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1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...</w:t>
            </w:r>
          </w:p>
        </w:tc>
      </w:tr>
      <w:tr w:rsidR="00F9087B" w:rsidRPr="000D76FA" w:rsidTr="00D71E5F">
        <w:trPr>
          <w:trHeight w:val="348"/>
          <w:jc w:val="center"/>
        </w:trPr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F9087B" w:rsidRPr="000D76FA" w:rsidRDefault="00F9087B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2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not strong enough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9087B" w:rsidRPr="000D76FA" w:rsidRDefault="00F9087B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2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...</w:t>
            </w:r>
          </w:p>
        </w:tc>
      </w:tr>
      <w:tr w:rsidR="00F9087B" w:rsidRPr="000D76FA" w:rsidTr="00D71E5F">
        <w:trPr>
          <w:trHeight w:val="353"/>
          <w:jc w:val="center"/>
        </w:trPr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F9087B" w:rsidRPr="000D76FA" w:rsidRDefault="00F9087B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3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get injured easily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9087B" w:rsidRPr="000D76FA" w:rsidRDefault="00F9087B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3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...</w:t>
            </w:r>
          </w:p>
        </w:tc>
      </w:tr>
    </w:tbl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要求</w:t>
      </w:r>
      <w:r w:rsidRPr="000D76FA">
        <w:rPr>
          <w:rFonts w:ascii="Times New Roman" w:eastAsia="宋体" w:hAnsi="宋体"/>
          <w:color w:val="000000" w:themeColor="text1"/>
          <w:sz w:val="24"/>
        </w:rPr>
        <w:t>: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开头部分已写好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但不计入总词数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所写内容必须包括表格中他们的想法和你的至少三个想法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词数不少于</w:t>
      </w:r>
      <w:r w:rsidRPr="000D76FA">
        <w:rPr>
          <w:rFonts w:ascii="Times New Roman" w:eastAsia="宋体" w:hAnsi="宋体"/>
          <w:color w:val="000000" w:themeColor="text1"/>
          <w:sz w:val="24"/>
        </w:rPr>
        <w:t>80</w:t>
      </w:r>
      <w:r w:rsidRPr="000D76FA">
        <w:rPr>
          <w:rFonts w:ascii="Times New Roman" w:eastAsia="宋体" w:hAnsi="宋体"/>
          <w:color w:val="000000" w:themeColor="text1"/>
          <w:sz w:val="24"/>
        </w:rPr>
        <w:t>。</w:t>
      </w:r>
    </w:p>
    <w:p w:rsidR="00F9087B" w:rsidRPr="000D76FA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Should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I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Be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Allowed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to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Join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the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School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Basketball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Team</w:t>
      </w:r>
      <w:r w:rsidRPr="000D76FA">
        <w:rPr>
          <w:rFonts w:ascii="Times New Roman" w:eastAsia="宋体" w:hAnsi="宋体"/>
          <w:color w:val="000000" w:themeColor="text1"/>
          <w:sz w:val="24"/>
        </w:rPr>
        <w:t>?</w:t>
      </w:r>
    </w:p>
    <w:p w:rsidR="00E3328A" w:rsidRPr="00513DA5" w:rsidRDefault="00F9087B" w:rsidP="00E3328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Recently I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ve had a discussion with my parents about whether or not I should be allowed to join the school basketball team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="00E3328A" w:rsidRPr="00E3328A">
        <w:rPr>
          <w:rFonts w:ascii="Times New Roman" w:eastAsia="宋体" w:hAnsi="宋体"/>
          <w:color w:val="FF0000"/>
          <w:u w:val="single" w:color="000000"/>
        </w:rPr>
        <w:t xml:space="preserve"> </w:t>
      </w:r>
      <w:r w:rsidR="00E3328A" w:rsidRPr="00513DA5">
        <w:rPr>
          <w:rFonts w:ascii="Times New Roman" w:eastAsia="宋体" w:hAnsi="宋体"/>
          <w:color w:val="FF0000"/>
          <w:u w:val="single" w:color="000000"/>
        </w:rPr>
        <w:t> </w:t>
      </w:r>
      <w:r w:rsidR="00E3328A"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E3328A" w:rsidRPr="00513DA5" w:rsidRDefault="00E3328A" w:rsidP="00E3328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E3328A" w:rsidRPr="00513DA5" w:rsidRDefault="00E3328A" w:rsidP="00E3328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E3328A" w:rsidRPr="00513DA5" w:rsidRDefault="00E3328A" w:rsidP="00E3328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E3328A" w:rsidRPr="00513DA5" w:rsidRDefault="00E3328A" w:rsidP="00E3328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E3328A" w:rsidRPr="00513DA5" w:rsidRDefault="00E3328A" w:rsidP="00E3328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</w:t>
      </w:r>
      <w:bookmarkStart w:id="0" w:name="_GoBack"/>
      <w:bookmarkEnd w:id="0"/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</w:t>
      </w:r>
    </w:p>
    <w:p w:rsidR="00E3328A" w:rsidRPr="00513DA5" w:rsidRDefault="00E3328A" w:rsidP="00E3328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E3328A" w:rsidRPr="00513DA5" w:rsidRDefault="00E3328A" w:rsidP="00E3328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E3328A" w:rsidRDefault="00E3328A" w:rsidP="00F9087B">
      <w:pPr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</w:p>
    <w:p w:rsidR="00F9087B" w:rsidRPr="00085A3E" w:rsidRDefault="00F9087B" w:rsidP="00F9087B">
      <w:pPr>
        <w:spacing w:line="360" w:lineRule="auto"/>
        <w:jc w:val="center"/>
      </w:pPr>
      <w:r w:rsidRPr="00085A3E">
        <w:rPr>
          <w:rFonts w:ascii="Times New Roman" w:eastAsia="宋体" w:hAnsi="宋体"/>
          <w:color w:val="000000" w:themeColor="text1"/>
          <w:sz w:val="24"/>
        </w:rPr>
        <w:t>参考答案</w:t>
      </w:r>
    </w:p>
    <w:p w:rsidR="00F9087B" w:rsidRPr="00255196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Arial" w:eastAsia="黑体" w:hAnsi="黑体"/>
          <w:color w:val="000000" w:themeColor="text1"/>
          <w:sz w:val="24"/>
          <w:szCs w:val="24"/>
        </w:rPr>
        <w:t>附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255196">
        <w:rPr>
          <w:rFonts w:ascii="Arial" w:eastAsia="黑体" w:hAnsi="黑体"/>
          <w:color w:val="000000" w:themeColor="text1"/>
          <w:sz w:val="24"/>
          <w:szCs w:val="24"/>
        </w:rPr>
        <w:t>听力原文</w:t>
      </w:r>
    </w:p>
    <w:p w:rsidR="00F9087B" w:rsidRPr="00255196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第一节　听对话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选择相应的图片。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读一遍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F9087B" w:rsidRPr="00255196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M:Tina, what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the rule in the library?</w:t>
      </w:r>
    </w:p>
    <w:p w:rsidR="00F9087B" w:rsidRPr="00255196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W:We are not allowed to enter the library without the student cards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F9087B" w:rsidRPr="00255196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W:Excuse me, sir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But the sign says 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No smoking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 here!</w:t>
      </w:r>
    </w:p>
    <w:p w:rsidR="00F9087B" w:rsidRPr="00255196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M:Sorry, I didn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notice this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 won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do that anymore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F9087B" w:rsidRPr="00255196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W:Tony, what rules do you have in your school?</w:t>
      </w:r>
    </w:p>
    <w:p w:rsidR="00F9087B" w:rsidRPr="00255196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M:Well, we are not allowed to use mobile phones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F9087B" w:rsidRPr="00255196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W:Stop using the dictionary!You aren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allowed to do so in the exam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F9087B" w:rsidRPr="00255196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M:Sorry, I won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F9087B" w:rsidRPr="00255196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W:You look like a middle school student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 don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think sixteen-year-olds should be allowed to drive a car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F9087B" w:rsidRPr="00255196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M:But I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 already 20 years old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F9087B" w:rsidRPr="00255196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W:Frank, look at the sign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You are not allowed to feed the monkeys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F9087B" w:rsidRPr="00255196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M:I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 sorry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 didn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notice the sign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F9087B" w:rsidRPr="00255196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第二节　听句子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选择最佳应答。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读一遍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F9087B" w:rsidRPr="00255196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Teenagers should be allowed to choose their own clothes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F9087B" w:rsidRPr="00255196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Would you mind turning down the TV?</w:t>
      </w:r>
    </w:p>
    <w:p w:rsidR="00F9087B" w:rsidRPr="00255196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 wonder if you will join in the English competition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F9087B" w:rsidRPr="00255196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May I take this magazine out of the reading room, sir?</w:t>
      </w:r>
    </w:p>
    <w:p w:rsidR="00F9087B" w:rsidRPr="00255196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Shall I get a bottle of orange juice for you?</w:t>
      </w:r>
    </w:p>
    <w:p w:rsidR="00F9087B" w:rsidRPr="00255196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 not allowed to listen to music in class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F9087B" w:rsidRPr="00255196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第三节　听对话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选择最佳选项完成句子。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读两遍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F9087B" w:rsidRPr="00255196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M:Can I take the magazines out?</w:t>
      </w:r>
    </w:p>
    <w:p w:rsidR="00F9087B" w:rsidRPr="00255196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W:No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They can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be taken out of the room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It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a rule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F9087B" w:rsidRPr="00255196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W:Can you play basketball with us after school, George?</w:t>
      </w:r>
    </w:p>
    <w:p w:rsidR="00F9087B" w:rsidRPr="00255196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M:I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d love to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But my parents ask me to do homework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F9087B" w:rsidRPr="00255196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W:Would you please not leave the door open anymore, Mr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Li?It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not safe around here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F9087B" w:rsidRPr="00255196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M:I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 really sorry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 won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do that anymore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F9087B" w:rsidRPr="00255196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M:Mom, I have finished my homework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Can I play computer games for a while?</w:t>
      </w:r>
    </w:p>
    <w:p w:rsidR="00F9087B" w:rsidRPr="00255196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W:No, dear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You need to read a book next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F9087B" w:rsidRPr="00255196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M:Nancy, I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 a little nervous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 have to give a report next Monday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F9087B" w:rsidRPr="00255196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W:Come on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You surely can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F9087B" w:rsidRPr="00255196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W:Do you mind if I open the window and let some fresh air in?</w:t>
      </w:r>
    </w:p>
    <w:p w:rsidR="00F9087B" w:rsidRPr="00255196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M:Sorry!Please don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do that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ve caught a cold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F9087B" w:rsidRPr="00255196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第四节　听对话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根据对话内容及问题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选择最佳选项。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读两遍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F9087B" w:rsidRPr="00255196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听下面一段对话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回答第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19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、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20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题。</w:t>
      </w:r>
    </w:p>
    <w:p w:rsidR="00F9087B" w:rsidRPr="00255196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W:Sir, could you show me your ticket, please?</w:t>
      </w:r>
    </w:p>
    <w:p w:rsidR="00F9087B" w:rsidRPr="00255196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M:OK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Here you are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F9087B" w:rsidRPr="00255196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W:Thank you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By the way, would you mind putting out your cigarette?We are not allowed to smoke on the train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F9087B" w:rsidRPr="00255196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M:Sorry, I didn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know that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F9087B" w:rsidRPr="00255196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听下面一段对话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回答第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21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、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22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题。</w:t>
      </w:r>
    </w:p>
    <w:p w:rsidR="00F9087B" w:rsidRPr="00255196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W:Mike, why are you so sad?</w:t>
      </w:r>
    </w:p>
    <w:p w:rsidR="00F9087B" w:rsidRPr="00255196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M:Because I am not allowed to play computer games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F9087B" w:rsidRPr="00255196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W:It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bad for your eyes if you spend too much time on it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F9087B" w:rsidRPr="00255196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M:Maybe you are right, but I used to play computer games for two or three hours every day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F9087B" w:rsidRPr="00255196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听下面一段对话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回答第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23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、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24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题。</w:t>
      </w:r>
    </w:p>
    <w:p w:rsidR="00F9087B" w:rsidRPr="00255196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W:Tom, you look unhappy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What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the matter?</w:t>
      </w:r>
    </w:p>
    <w:p w:rsidR="00F9087B" w:rsidRPr="00255196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M:I want to learn the violin, but my parents disagree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F9087B" w:rsidRPr="00255196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W:Do you know why?</w:t>
      </w:r>
    </w:p>
    <w:p w:rsidR="00F9087B" w:rsidRPr="00255196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M:Yes, because they think it is difficult to learn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They want me to focus on an instrument that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easier for beginners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F9087B" w:rsidRPr="00255196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第五节　听短文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完成表中所缺信息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每空仅填一词。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读三遍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F9087B" w:rsidRPr="00255196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 Susan, I live in Copenhagen, which is the capital of Denmark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 live in a four-bedroom apartment with my parents and my two sisters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 really love my hometown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It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a great place to live in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 enjoy the lively streets full of people, and so many shops and caf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é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I think its beauty comes from the feeling of being in a 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small city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The city feels like a modern-day fairy tale because there are many gardens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My friends and I love to walk through the gardens and have picnics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People in Copenhagen love riding bikes freely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They bike to work and to bring the kids to school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Copenhagen is a city by the blue sea, so I like taking boat rides with my dad when we are free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F9087B" w:rsidRPr="00255196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Arial" w:eastAsia="黑体" w:hAnsi="黑体"/>
          <w:color w:val="000000" w:themeColor="text1"/>
          <w:sz w:val="24"/>
          <w:szCs w:val="24"/>
        </w:rPr>
        <w:t>答案</w:t>
      </w:r>
    </w:p>
    <w:p w:rsidR="00F9087B" w:rsidRPr="00255196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</w:p>
    <w:p w:rsidR="00F9087B" w:rsidRPr="00255196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</w:p>
    <w:p w:rsidR="00F9087B" w:rsidRPr="00255196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</w:p>
    <w:p w:rsidR="00F9087B" w:rsidRPr="00255196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five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enjoys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picnics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beauty</w:t>
      </w:r>
    </w:p>
    <w:p w:rsidR="00F9087B" w:rsidRPr="00255196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freely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blue</w:t>
      </w:r>
    </w:p>
    <w:p w:rsidR="00F9087B" w:rsidRPr="00255196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D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F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</w:p>
    <w:p w:rsidR="00F9087B" w:rsidRPr="00255196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D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E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F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</w:p>
    <w:p w:rsidR="00F9087B" w:rsidRPr="00255196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active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lots of advice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four/4</w:t>
      </w:r>
    </w:p>
    <w:p w:rsidR="00F9087B" w:rsidRPr="00255196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chances to think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 am allowed to make decisions on my clothes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/I can choose who I want to make friends with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/I think communicating with parents patiently is a good way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言之有理即可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F9087B" w:rsidRPr="00255196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talks back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should be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keep away</w:t>
      </w:r>
    </w:p>
    <w:p w:rsidR="00F9087B" w:rsidRPr="00255196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get in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ended up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says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until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holidays</w:t>
      </w:r>
    </w:p>
    <w:p w:rsidR="00F9087B" w:rsidRPr="00255196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younger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the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them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learning</w:t>
      </w:r>
    </w:p>
    <w:p w:rsidR="00F9087B" w:rsidRPr="00255196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80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successful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81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with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82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properly</w:t>
      </w:r>
    </w:p>
    <w:p w:rsidR="00F9087B" w:rsidRPr="00255196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写作</w:t>
      </w:r>
    </w:p>
    <w:p w:rsidR="00F9087B" w:rsidRPr="00255196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One possible version:</w:t>
      </w:r>
    </w:p>
    <w:p w:rsidR="00F9087B" w:rsidRPr="00255196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  <w:u w:val="single" w:color="000000"/>
        </w:rPr>
        <w:t>Should</w:t>
      </w:r>
      <w:r w:rsidRPr="00255196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  <w:u w:val="single" w:color="000000"/>
        </w:rPr>
        <w:t>I</w:t>
      </w:r>
      <w:r w:rsidRPr="00255196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  <w:u w:val="single" w:color="000000"/>
        </w:rPr>
        <w:t>Be</w:t>
      </w:r>
      <w:r w:rsidRPr="00255196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  <w:u w:val="single" w:color="000000"/>
        </w:rPr>
        <w:t>Allowed</w:t>
      </w:r>
      <w:r w:rsidRPr="00255196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  <w:u w:val="single" w:color="000000"/>
        </w:rPr>
        <w:t>to</w:t>
      </w:r>
      <w:r w:rsidRPr="00255196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  <w:u w:val="single" w:color="000000"/>
        </w:rPr>
        <w:t>Join</w:t>
      </w:r>
      <w:r w:rsidRPr="00255196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  <w:u w:val="single" w:color="000000"/>
        </w:rPr>
        <w:t>the</w:t>
      </w:r>
      <w:r w:rsidRPr="00255196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  <w:u w:val="single" w:color="000000"/>
        </w:rPr>
        <w:t>School</w:t>
      </w:r>
      <w:r w:rsidRPr="00255196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  <w:u w:val="single" w:color="000000"/>
        </w:rPr>
        <w:t>Basketball</w:t>
      </w:r>
      <w:r w:rsidRPr="00255196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  <w:u w:val="single" w:color="000000"/>
        </w:rPr>
        <w:t>Team</w:t>
      </w:r>
      <w:r w:rsidRPr="00255196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?</w:t>
      </w:r>
      <w:r w:rsidRPr="00255196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 </w:t>
      </w:r>
    </w:p>
    <w:p w:rsidR="00F9087B" w:rsidRPr="00255196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Recently I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  <w:u w:val="single" w:color="000000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ve had a discussion with my parents about whether or not I should be allowed to join the school basketball team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  <w:u w:val="single" w:color="000000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 </w:t>
      </w:r>
    </w:p>
    <w:p w:rsidR="00F9087B" w:rsidRPr="00255196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They don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think I am strong enough to be a good basketball player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 might get injured while playing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And they hope I will spend more time on my studies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F9087B" w:rsidRPr="00255196" w:rsidRDefault="00F9087B" w:rsidP="00F908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 know they care about me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However, I don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agree with them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Being a member of the school team is my dream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More importantly, I can learn how to work with others in a team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So I think I should be allowed to join the school basketball team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It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a good chance to balance my studies and sports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647169" w:rsidRPr="00F9087B" w:rsidRDefault="00647169" w:rsidP="00B50CDA"/>
    <w:sectPr w:rsidR="00647169" w:rsidRPr="00F9087B" w:rsidSect="00B50CDA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328A" w:rsidRDefault="00E3328A" w:rsidP="00E3328A">
      <w:r>
        <w:separator/>
      </w:r>
    </w:p>
  </w:endnote>
  <w:endnote w:type="continuationSeparator" w:id="0">
    <w:p w:rsidR="00E3328A" w:rsidRDefault="00E3328A" w:rsidP="00E33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宋黑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328A" w:rsidRDefault="00E3328A" w:rsidP="00E3328A">
      <w:r>
        <w:separator/>
      </w:r>
    </w:p>
  </w:footnote>
  <w:footnote w:type="continuationSeparator" w:id="0">
    <w:p w:rsidR="00E3328A" w:rsidRDefault="00E3328A" w:rsidP="00E332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87B"/>
    <w:rsid w:val="0008679E"/>
    <w:rsid w:val="00111A89"/>
    <w:rsid w:val="00126949"/>
    <w:rsid w:val="001815CC"/>
    <w:rsid w:val="001831FD"/>
    <w:rsid w:val="001B1B1F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D7B49"/>
    <w:rsid w:val="00851518"/>
    <w:rsid w:val="0097084F"/>
    <w:rsid w:val="009A6CB5"/>
    <w:rsid w:val="009B7D93"/>
    <w:rsid w:val="00A222A7"/>
    <w:rsid w:val="00A648BD"/>
    <w:rsid w:val="00A73B4C"/>
    <w:rsid w:val="00B023A0"/>
    <w:rsid w:val="00B36B08"/>
    <w:rsid w:val="00B50CDA"/>
    <w:rsid w:val="00B54CCF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328A"/>
    <w:rsid w:val="00E360BE"/>
    <w:rsid w:val="00EF4BEF"/>
    <w:rsid w:val="00F601B6"/>
    <w:rsid w:val="00F653E0"/>
    <w:rsid w:val="00F67CEF"/>
    <w:rsid w:val="00F81AA8"/>
    <w:rsid w:val="00F87296"/>
    <w:rsid w:val="00F9087B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8F47ADA-3135-441C-ADD9-14C96AE26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87B"/>
    <w:rPr>
      <w:rFonts w:ascii="NEU-BZ-S92" w:eastAsia="方正书宋_GBK" w:hAnsi="NEU-BZ-S92" w:cstheme="minorBidi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table" w:styleId="a4">
    <w:name w:val="Table Grid"/>
    <w:basedOn w:val="a1"/>
    <w:uiPriority w:val="59"/>
    <w:rsid w:val="00F9087B"/>
    <w:rPr>
      <w:rFonts w:asciiTheme="minorHAnsi" w:eastAsiaTheme="minorEastAsia" w:hAnsi="NEU-BZ-S92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F9087B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5"/>
    <w:uiPriority w:val="99"/>
    <w:rsid w:val="00F9087B"/>
    <w:rPr>
      <w:rFonts w:ascii="NEU-BZ-S92" w:eastAsia="方正书宋_GBK" w:hAnsi="NEU-BZ-S92" w:cstheme="minorBidi"/>
      <w:color w:val="000000"/>
      <w:sz w:val="21"/>
      <w:szCs w:val="22"/>
    </w:rPr>
  </w:style>
  <w:style w:type="paragraph" w:styleId="a6">
    <w:name w:val="footer"/>
    <w:basedOn w:val="a"/>
    <w:link w:val="Char0"/>
    <w:uiPriority w:val="99"/>
    <w:unhideWhenUsed/>
    <w:rsid w:val="00F9087B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6"/>
    <w:uiPriority w:val="99"/>
    <w:rsid w:val="00F9087B"/>
    <w:rPr>
      <w:rFonts w:ascii="NEU-BZ-S92" w:eastAsia="方正书宋_GBK" w:hAnsi="NEU-BZ-S92" w:cstheme="minorBidi"/>
      <w:color w:val="000000"/>
      <w:sz w:val="21"/>
      <w:szCs w:val="22"/>
    </w:rPr>
  </w:style>
  <w:style w:type="paragraph" w:styleId="a7">
    <w:name w:val="List Paragraph"/>
    <w:basedOn w:val="a"/>
    <w:uiPriority w:val="34"/>
    <w:qFormat/>
    <w:rsid w:val="00F9087B"/>
    <w:pPr>
      <w:ind w:left="720"/>
      <w:contextualSpacing/>
    </w:pPr>
  </w:style>
  <w:style w:type="paragraph" w:styleId="a8">
    <w:name w:val="Balloon Text"/>
    <w:basedOn w:val="a"/>
    <w:link w:val="Char1"/>
    <w:uiPriority w:val="99"/>
    <w:semiHidden/>
    <w:unhideWhenUsed/>
    <w:rsid w:val="00F9087B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8"/>
    <w:uiPriority w:val="99"/>
    <w:semiHidden/>
    <w:rsid w:val="00F9087B"/>
    <w:rPr>
      <w:rFonts w:ascii="Tahoma" w:eastAsia="方正书宋_GBK" w:hAnsi="Tahoma" w:cs="Tahoma"/>
      <w:color w:val="000000"/>
      <w:sz w:val="16"/>
      <w:szCs w:val="16"/>
    </w:rPr>
  </w:style>
  <w:style w:type="paragraph" w:styleId="a9">
    <w:name w:val="Quote"/>
    <w:basedOn w:val="a"/>
    <w:next w:val="a"/>
    <w:link w:val="Char2"/>
    <w:uiPriority w:val="29"/>
    <w:qFormat/>
    <w:rsid w:val="00F9087B"/>
    <w:rPr>
      <w:i/>
      <w:iCs/>
      <w:color w:val="000000" w:themeColor="text1"/>
    </w:rPr>
  </w:style>
  <w:style w:type="character" w:customStyle="1" w:styleId="Char2">
    <w:name w:val="引用 Char"/>
    <w:basedOn w:val="a0"/>
    <w:link w:val="a9"/>
    <w:uiPriority w:val="29"/>
    <w:rsid w:val="00F9087B"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table" w:styleId="-3">
    <w:name w:val="Light Shading Accent 3"/>
    <w:basedOn w:val="a1"/>
    <w:uiPriority w:val="60"/>
    <w:rsid w:val="00F9087B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F9087B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F9087B"/>
    <w:rPr>
      <w:rFonts w:ascii="NEU-BZ-S92" w:eastAsia="方正书宋_GBK" w:hAnsi="NEU-BZ-S92" w:cstheme="minorBidi"/>
      <w:color w:val="000000"/>
      <w:sz w:val="21"/>
      <w:szCs w:val="22"/>
    </w:rPr>
  </w:style>
  <w:style w:type="character" w:customStyle="1" w:styleId="Char3">
    <w:name w:val="脚注文本 Char"/>
    <w:basedOn w:val="a0"/>
    <w:link w:val="aa"/>
    <w:uiPriority w:val="99"/>
    <w:semiHidden/>
    <w:rsid w:val="00F9087B"/>
    <w:rPr>
      <w:sz w:val="18"/>
      <w:szCs w:val="18"/>
    </w:rPr>
  </w:style>
  <w:style w:type="paragraph" w:styleId="aa">
    <w:name w:val="footnote text"/>
    <w:basedOn w:val="a"/>
    <w:link w:val="Char3"/>
    <w:uiPriority w:val="99"/>
    <w:semiHidden/>
    <w:unhideWhenUsed/>
    <w:rsid w:val="00F9087B"/>
    <w:pPr>
      <w:snapToGrid w:val="0"/>
    </w:pPr>
    <w:rPr>
      <w:rFonts w:ascii="Times New Roman" w:eastAsia="宋体" w:hAnsi="Times New Roman" w:cs="Times New Roman"/>
      <w:color w:val="auto"/>
      <w:sz w:val="18"/>
      <w:szCs w:val="18"/>
    </w:rPr>
  </w:style>
  <w:style w:type="character" w:customStyle="1" w:styleId="Char10">
    <w:name w:val="脚注文本 Char1"/>
    <w:basedOn w:val="a0"/>
    <w:semiHidden/>
    <w:rsid w:val="00F9087B"/>
    <w:rPr>
      <w:rFonts w:ascii="NEU-BZ-S92" w:eastAsia="方正书宋_GBK" w:hAnsi="NEU-BZ-S92" w:cstheme="minorBidi"/>
      <w:color w:val="000000"/>
      <w:sz w:val="18"/>
      <w:szCs w:val="18"/>
    </w:rPr>
  </w:style>
  <w:style w:type="character" w:styleId="ab">
    <w:name w:val="footnote reference"/>
    <w:basedOn w:val="a0"/>
    <w:uiPriority w:val="99"/>
    <w:semiHidden/>
    <w:unhideWhenUsed/>
    <w:rsid w:val="00F9087B"/>
    <w:rPr>
      <w:vertAlign w:val="superscript"/>
    </w:rPr>
  </w:style>
  <w:style w:type="paragraph" w:customStyle="1" w:styleId="ac">
    <w:name w:val="一级章节"/>
    <w:basedOn w:val="a"/>
    <w:qFormat/>
    <w:rsid w:val="00F9087B"/>
    <w:pPr>
      <w:outlineLvl w:val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ppt&#24037;&#20855;\&#27169;%20&#26495;\word&#27169;&#29256;\&#20840;&#31243;&#35774;&#35745;%20%20&#20840;&#20248;%20%20&#21516;&#27493;&#35757;&#32451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全程设计  全优  同步训练.dotx</Template>
  <TotalTime>0</TotalTime>
  <Pages>15</Pages>
  <Words>3245</Words>
  <Characters>18501</Characters>
  <Application>Microsoft Office Word</Application>
  <DocSecurity>0</DocSecurity>
  <Lines>154</Lines>
  <Paragraphs>43</Paragraphs>
  <ScaleCrop>false</ScaleCrop>
  <Company>微软中国</Company>
  <LinksUpToDate>false</LinksUpToDate>
  <CharactersWithSpaces>21703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2025-09-10T07:51:00Z</dcterms:created>
  <dcterms:modified xsi:type="dcterms:W3CDTF">2025-09-10T07:57:00Z</dcterms:modified>
</cp:coreProperties>
</file>